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ED8E3" w14:textId="236CEFE4" w:rsidR="00B85DA8" w:rsidRDefault="00B85DA8" w:rsidP="00A93A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SCHILBURN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14:paraId="253BBA99" w14:textId="7F723EF8" w:rsidR="00B85DA8" w:rsidRDefault="00B85DA8" w:rsidP="00A93A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6A38F" w14:textId="171D7B58" w:rsidR="00B85DA8" w:rsidRDefault="00B85DA8" w:rsidP="00A93A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1A300" w14:textId="43203368" w:rsidR="00B85DA8" w:rsidRDefault="00B85DA8" w:rsidP="00A93A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Playstede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Hertfordshire(q.v.).</w:t>
      </w:r>
    </w:p>
    <w:p w14:paraId="52263836" w14:textId="77777777" w:rsidR="00B85DA8" w:rsidRDefault="00B85DA8" w:rsidP="00B85D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ed.William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Brigg, pub.1895 vol.1 p.105)</w:t>
      </w:r>
    </w:p>
    <w:p w14:paraId="1F47567F" w14:textId="77777777" w:rsidR="00B85DA8" w:rsidRDefault="00B85DA8" w:rsidP="00B85D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CE08AD" w14:textId="77777777" w:rsidR="00B85DA8" w:rsidRDefault="00B85DA8" w:rsidP="00B85D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2F93B7" w14:textId="77777777" w:rsidR="00B85DA8" w:rsidRDefault="00B85DA8" w:rsidP="00B85D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2021</w:t>
      </w:r>
    </w:p>
    <w:p w14:paraId="4560E649" w14:textId="6942962A" w:rsidR="00B85DA8" w:rsidRPr="00B85DA8" w:rsidRDefault="00B85DA8" w:rsidP="00A93A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C527A4" w14:textId="77777777" w:rsidR="00A93A87" w:rsidRDefault="00A93A87" w:rsidP="00A93A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504124" w14:textId="77777777" w:rsidR="00A93A87" w:rsidRPr="00A93A87" w:rsidRDefault="00A93A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93A87" w:rsidRPr="00A93A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E1C0F" w14:textId="77777777" w:rsidR="00BD7D95" w:rsidRDefault="00BD7D95" w:rsidP="009139A6">
      <w:r>
        <w:separator/>
      </w:r>
    </w:p>
  </w:endnote>
  <w:endnote w:type="continuationSeparator" w:id="0">
    <w:p w14:paraId="201D34B3" w14:textId="77777777" w:rsidR="00BD7D95" w:rsidRDefault="00BD7D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E35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FBD4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226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9EF861" w14:textId="77777777" w:rsidR="00BD7D95" w:rsidRDefault="00BD7D95" w:rsidP="009139A6">
      <w:r>
        <w:separator/>
      </w:r>
    </w:p>
  </w:footnote>
  <w:footnote w:type="continuationSeparator" w:id="0">
    <w:p w14:paraId="007598C6" w14:textId="77777777" w:rsidR="00BD7D95" w:rsidRDefault="00BD7D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6AF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DEE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67C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D95"/>
    <w:rsid w:val="000666E0"/>
    <w:rsid w:val="002510B7"/>
    <w:rsid w:val="005C130B"/>
    <w:rsid w:val="00826F5C"/>
    <w:rsid w:val="00894789"/>
    <w:rsid w:val="009139A6"/>
    <w:rsid w:val="009448BB"/>
    <w:rsid w:val="00A3176C"/>
    <w:rsid w:val="00A93A87"/>
    <w:rsid w:val="00B85DA8"/>
    <w:rsid w:val="00BA00AB"/>
    <w:rsid w:val="00BD7D9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FD799"/>
  <w15:chartTrackingRefBased/>
  <w15:docId w15:val="{FD8C1199-4FC0-4A75-A46E-08E758A4F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78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2021-02-27T09:25:00Z</dcterms:created>
  <dcterms:modified xsi:type="dcterms:W3CDTF">2021-02-27T10:44:00Z</dcterms:modified>
</cp:coreProperties>
</file>